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F11FD9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8201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11FD9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F11FD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F11FD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F11FD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F11FD9" w:rsidRPr="00F11FD9" w:rsidRDefault="00F11FD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11FD9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11FD9" w:rsidRPr="006C7B37" w:rsidRDefault="00F11FD9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</w:tr>
      <w:tr w:rsidR="00DF2A18" w:rsidRPr="003B7C5A" w:rsidTr="006C537D">
        <w:trPr>
          <w:gridAfter w:val="1"/>
          <w:wAfter w:w="6" w:type="dxa"/>
          <w:trHeight w:val="1226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DF2A18" w:rsidRPr="007A7A8A" w:rsidRDefault="00DF2A18" w:rsidP="00DF2A1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ผอ.นภาพร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อาร์มสตรอง</w:t>
            </w:r>
          </w:p>
          <w:p w:rsidR="00DF2A18" w:rsidRPr="007A7A8A" w:rsidRDefault="00DF2A18" w:rsidP="00DF2A18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นายสมบัติ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รุ่งรัศมี</w:t>
            </w:r>
          </w:p>
          <w:p w:rsidR="00DF2A18" w:rsidRPr="007A7A8A" w:rsidRDefault="00DF2A18" w:rsidP="00DF2A18">
            <w:pPr>
              <w:tabs>
                <w:tab w:val="left" w:pos="1760"/>
              </w:tabs>
              <w:rPr>
                <w:cs/>
              </w:rPr>
            </w:pP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นายศุภโชค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สุขมาก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F2A18" w:rsidRPr="007A7A8A" w:rsidRDefault="00DF2A18" w:rsidP="00DF2A1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DF2A18" w:rsidRPr="007A7A8A" w:rsidRDefault="00DF2A18" w:rsidP="00DF2A1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DF2A18" w:rsidRPr="003B7C5A" w:rsidRDefault="00DF2A18" w:rsidP="00DF2A1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DF2A18" w:rsidRPr="003B7C5A" w:rsidTr="00F11FD9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DF2A18" w:rsidRPr="007A7A8A" w:rsidRDefault="00DF2A18" w:rsidP="00DF2A1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นางสาวปาจรีย์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ธนศิริวัฒนา</w:t>
            </w:r>
          </w:p>
          <w:p w:rsidR="00DF2A18" w:rsidRPr="007A7A8A" w:rsidRDefault="00DF2A18" w:rsidP="00DF2A18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นางโสมระวี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นักรบ</w:t>
            </w:r>
          </w:p>
          <w:p w:rsidR="00DF2A18" w:rsidRPr="007A7A8A" w:rsidRDefault="00DF2A18" w:rsidP="00DF2A18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วัชราวลี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วัชรีวงศ์ ณ อยุธยา</w:t>
            </w:r>
          </w:p>
          <w:p w:rsidR="00DF2A18" w:rsidRDefault="00DF2A18" w:rsidP="00DF2A18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นางสาวศุภมาส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ลิมาวัฒนชัย</w:t>
            </w:r>
          </w:p>
          <w:p w:rsidR="00DF2A18" w:rsidRPr="007A7A8A" w:rsidRDefault="00DF2A18" w:rsidP="00DF2A18">
            <w:pPr>
              <w:tabs>
                <w:tab w:val="left" w:pos="1335"/>
              </w:tabs>
              <w:rPr>
                <w:cs/>
              </w:rPr>
            </w:pPr>
            <w:r>
              <w:rPr>
                <w:cs/>
              </w:rPr>
              <w:tab/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นางสาววินันดา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แสงทอง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DF2A18" w:rsidRPr="007A7A8A" w:rsidRDefault="00DF2A18" w:rsidP="00DF2A1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0-2610-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5355</w:t>
            </w:r>
          </w:p>
          <w:p w:rsidR="00DF2A18" w:rsidRPr="007A7A8A" w:rsidRDefault="00DF2A18" w:rsidP="00DF2A1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5353</w:t>
            </w:r>
          </w:p>
          <w:p w:rsidR="00DF2A18" w:rsidRPr="007A7A8A" w:rsidRDefault="00DF2A18" w:rsidP="00DF2A1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0-2610-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5356</w:t>
            </w:r>
          </w:p>
          <w:p w:rsidR="00DF2A18" w:rsidRPr="007A7A8A" w:rsidRDefault="00DF2A18" w:rsidP="00DF2A1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0-2610-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449</w:t>
            </w:r>
          </w:p>
          <w:p w:rsidR="00DF2A18" w:rsidRPr="007A7A8A" w:rsidRDefault="00DF2A18" w:rsidP="00DF2A1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0-2610-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53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29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DF2A18" w:rsidRPr="003B7C5A" w:rsidTr="006C537D">
        <w:trPr>
          <w:gridAfter w:val="1"/>
          <w:wAfter w:w="6" w:type="dxa"/>
          <w:trHeight w:val="1650"/>
        </w:trPr>
        <w:tc>
          <w:tcPr>
            <w:tcW w:w="9663" w:type="dxa"/>
            <w:gridSpan w:val="3"/>
          </w:tcPr>
          <w:p w:rsidR="00DF2A18" w:rsidRPr="003B7C5A" w:rsidRDefault="00DF2A18" w:rsidP="00DF2A1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2A18" w:rsidRPr="006C7B37" w:rsidRDefault="00DF2A18" w:rsidP="00DF2A18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DF2A18" w:rsidRPr="003B7C5A" w:rsidTr="00F11FD9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DF2A18" w:rsidRPr="003B7C5A" w:rsidRDefault="00DF2A18" w:rsidP="00DF2A18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DF2A18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A18" w:rsidRPr="00F108FD" w:rsidRDefault="00DF2A18" w:rsidP="00DF2A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A18" w:rsidRPr="00F108FD" w:rsidRDefault="00DF2A18" w:rsidP="00DF2A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2A18" w:rsidRPr="003B7C5A" w:rsidTr="00A158A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A18" w:rsidRPr="00F108FD" w:rsidRDefault="00DF2A18" w:rsidP="00DF2A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A18" w:rsidRPr="00397624" w:rsidRDefault="00DF2A18" w:rsidP="00DF2A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DF2A18" w:rsidRPr="003B7C5A" w:rsidTr="00A158A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A18" w:rsidRPr="00F108FD" w:rsidRDefault="00DF2A18" w:rsidP="00DF2A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A18" w:rsidRPr="00397624" w:rsidRDefault="00DF2A18" w:rsidP="00DF2A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DF2A18" w:rsidRPr="003B7C5A" w:rsidTr="00A158A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A18" w:rsidRPr="00F108FD" w:rsidRDefault="00DF2A18" w:rsidP="00DF2A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A18" w:rsidRPr="00397624" w:rsidRDefault="00DF2A18" w:rsidP="00DF2A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DF2A18" w:rsidRPr="003B7C5A" w:rsidTr="00A158A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A18" w:rsidRPr="00F108FD" w:rsidRDefault="00DF2A18" w:rsidP="00DF2A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A18" w:rsidRPr="00397624" w:rsidRDefault="00DF2A18" w:rsidP="00DF2A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DF2A18" w:rsidRPr="003B7C5A" w:rsidTr="00A158A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A18" w:rsidRPr="00F108FD" w:rsidRDefault="00DF2A18" w:rsidP="00DF2A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A18" w:rsidRPr="00397624" w:rsidRDefault="00DF2A18" w:rsidP="00DF2A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DF2A18" w:rsidRPr="00DE6CC4" w:rsidRDefault="00DF2A18" w:rsidP="00DF2A18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DF2A18" w:rsidRPr="003B7C5A" w:rsidTr="005938AB">
        <w:trPr>
          <w:gridAfter w:val="1"/>
          <w:wAfter w:w="6" w:type="dxa"/>
          <w:trHeight w:val="2446"/>
        </w:trPr>
        <w:tc>
          <w:tcPr>
            <w:tcW w:w="9663" w:type="dxa"/>
            <w:gridSpan w:val="3"/>
          </w:tcPr>
          <w:p w:rsidR="00DF2A18" w:rsidRPr="003B7C5A" w:rsidRDefault="00DF2A18" w:rsidP="00DF2A18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20"/>
              <w:gridCol w:w="1272"/>
              <w:gridCol w:w="1276"/>
              <w:gridCol w:w="1276"/>
              <w:gridCol w:w="1209"/>
            </w:tblGrid>
            <w:tr w:rsidR="00DF2A18" w:rsidRPr="003B7C5A" w:rsidTr="005938AB">
              <w:trPr>
                <w:trHeight w:val="902"/>
                <w:jc w:val="center"/>
              </w:trPr>
              <w:tc>
                <w:tcPr>
                  <w:tcW w:w="4220" w:type="dxa"/>
                  <w:vAlign w:val="center"/>
                </w:tcPr>
                <w:p w:rsidR="00DF2A18" w:rsidRPr="003B7C5A" w:rsidRDefault="00DF2A18" w:rsidP="00DF2A18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2" w:type="dxa"/>
                  <w:vAlign w:val="center"/>
                </w:tcPr>
                <w:p w:rsidR="00DF2A18" w:rsidRPr="003B7C5A" w:rsidRDefault="00DF2A18" w:rsidP="00DF2A18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6" w:type="dxa"/>
                  <w:vAlign w:val="center"/>
                </w:tcPr>
                <w:p w:rsidR="00DF2A18" w:rsidRPr="003B7C5A" w:rsidRDefault="00DF2A18" w:rsidP="00DF2A18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DF2A18" w:rsidRPr="003B7C5A" w:rsidRDefault="00DF2A18" w:rsidP="00DF2A18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09" w:type="dxa"/>
                  <w:vAlign w:val="center"/>
                </w:tcPr>
                <w:p w:rsidR="00DF2A18" w:rsidRPr="003B7C5A" w:rsidRDefault="00DF2A18" w:rsidP="00DF2A18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DF2A18" w:rsidRPr="003B7C5A" w:rsidTr="005938AB">
              <w:trPr>
                <w:trHeight w:val="1060"/>
                <w:jc w:val="center"/>
              </w:trPr>
              <w:tc>
                <w:tcPr>
                  <w:tcW w:w="4220" w:type="dxa"/>
                </w:tcPr>
                <w:p w:rsidR="00DF2A18" w:rsidRPr="006C537D" w:rsidRDefault="00DF2A18" w:rsidP="00DF2A18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537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C537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2</w:t>
                  </w:r>
                </w:p>
              </w:tc>
              <w:tc>
                <w:tcPr>
                  <w:tcW w:w="1272" w:type="dxa"/>
                </w:tcPr>
                <w:p w:rsidR="00DF2A18" w:rsidRPr="00E60EC9" w:rsidRDefault="00DF2A18" w:rsidP="00DF2A18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A18" w:rsidRDefault="00DF2A18" w:rsidP="00DF2A1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DF2A18" w:rsidRDefault="00DF2A18" w:rsidP="00DF2A1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42.87       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A18" w:rsidRDefault="00DF2A18" w:rsidP="00DF2A1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A18" w:rsidRDefault="00DF2A18" w:rsidP="00DF2A1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DF2A18" w:rsidRPr="003B7C5A" w:rsidRDefault="00DF2A18" w:rsidP="00DF2A18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F2A18" w:rsidRPr="003B7C5A" w:rsidTr="00157272">
        <w:trPr>
          <w:gridAfter w:val="1"/>
          <w:wAfter w:w="6" w:type="dxa"/>
          <w:trHeight w:val="2181"/>
        </w:trPr>
        <w:tc>
          <w:tcPr>
            <w:tcW w:w="9663" w:type="dxa"/>
            <w:gridSpan w:val="3"/>
          </w:tcPr>
          <w:p w:rsidR="00DF2A18" w:rsidRDefault="00DF2A18" w:rsidP="00DF2A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F2A18" w:rsidRPr="00487609" w:rsidRDefault="00DF2A18" w:rsidP="00DF2A18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 ได้ดำเนินการเบิกจ่ายเงินงบประมาณตามแผน</w:t>
            </w:r>
            <w:r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โดยกำหนดแผนการใช้จ่ายไตรมาสที่ </w:t>
            </w:r>
            <w:r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(1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มกราคม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– 3</w:t>
            </w:r>
            <w:r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 เป็นเงิน </w:t>
            </w:r>
            <w:r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0372FB">
              <w:rPr>
                <w:rFonts w:ascii="TH SarabunPSK" w:hAnsi="TH SarabunPSK" w:cs="TH SarabunPSK"/>
                <w:sz w:val="30"/>
                <w:szCs w:val="30"/>
              </w:rPr>
              <w:t>,757,000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ผลการเบิกจ่ายเงินตามแผนเป็นเงิน </w:t>
            </w:r>
            <w:r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0372FB">
              <w:rPr>
                <w:rFonts w:ascii="TH SarabunPSK" w:hAnsi="TH SarabunPSK" w:cs="TH SarabunPSK"/>
                <w:sz w:val="30"/>
                <w:szCs w:val="30"/>
              </w:rPr>
              <w:t>,039,500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63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42.87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ซึ่งต่ำกว่าแผนจำนวน </w:t>
            </w:r>
            <w:r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>2,717</w:t>
            </w:r>
            <w:r w:rsidRPr="000372FB">
              <w:rPr>
                <w:rFonts w:ascii="TH SarabunPSK" w:hAnsi="TH SarabunPSK" w:cs="TH SarabunPSK"/>
                <w:sz w:val="30"/>
                <w:szCs w:val="30"/>
              </w:rPr>
              <w:t>,499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>37</w:t>
            </w:r>
            <w:r w:rsidRPr="000372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 w:rsidRPr="000372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57.13      </w:t>
            </w:r>
          </w:p>
        </w:tc>
      </w:tr>
      <w:tr w:rsidR="00DF2A18" w:rsidRPr="003B7C5A" w:rsidTr="00422E9C">
        <w:trPr>
          <w:gridAfter w:val="1"/>
          <w:wAfter w:w="6" w:type="dxa"/>
          <w:trHeight w:val="1692"/>
        </w:trPr>
        <w:tc>
          <w:tcPr>
            <w:tcW w:w="9663" w:type="dxa"/>
            <w:gridSpan w:val="3"/>
          </w:tcPr>
          <w:p w:rsidR="00DF2A18" w:rsidRDefault="00DF2A18" w:rsidP="00DF2A1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F2A18" w:rsidRPr="00157272" w:rsidRDefault="00DF2A18" w:rsidP="00DF2A1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3050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สำ</w:t>
            </w:r>
            <w:r w:rsidRPr="00630501">
              <w:rPr>
                <w:rFonts w:ascii="TH SarabunPSK" w:hAnsi="TH SarabunPSK" w:cs="TH SarabunPSK"/>
                <w:sz w:val="30"/>
                <w:szCs w:val="30"/>
                <w:cs/>
              </w:rPr>
              <w:t>นักติดตามและประเมินผลอุดมศึกษา ได้เร่งดำเนินการเบิกจ่ายเงินให้เป็นไปตามมาตรการ</w:t>
            </w:r>
            <w:r w:rsidRPr="00630501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ด้านการงบ</w:t>
            </w:r>
            <w:r w:rsidRPr="00630501">
              <w:rPr>
                <w:rFonts w:ascii="TH SarabunPSK" w:hAnsi="TH SarabunPSK" w:cs="TH SarabunPSK"/>
                <w:sz w:val="30"/>
                <w:szCs w:val="30"/>
                <w:cs/>
              </w:rPr>
              <w:t>ประมาณ</w:t>
            </w:r>
            <w:r w:rsidRPr="00630501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เพื่อการขับเคลื่อนยุทธศาสตร์และแผนแม่บท</w:t>
            </w:r>
            <w:r w:rsidRPr="006305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</w:t>
            </w:r>
            <w:r w:rsidRPr="00630501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ดำเนินการตามหลักเกณฑ์และวิธีการติดตามและประเมินผลตามแผนการปฏิบัติงานและแผนการใช้จ่ายงบประมาณ ประจำปีงบประมาณ พ.ศ. 2562</w:t>
            </w:r>
            <w:r w:rsidRPr="0063050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</w:t>
            </w:r>
          </w:p>
        </w:tc>
      </w:tr>
      <w:tr w:rsidR="00DF2A18" w:rsidRPr="003B7C5A" w:rsidTr="00422E9C">
        <w:trPr>
          <w:gridAfter w:val="1"/>
          <w:wAfter w:w="6" w:type="dxa"/>
          <w:trHeight w:val="993"/>
        </w:trPr>
        <w:tc>
          <w:tcPr>
            <w:tcW w:w="9663" w:type="dxa"/>
            <w:gridSpan w:val="3"/>
          </w:tcPr>
          <w:p w:rsidR="00DF2A18" w:rsidRDefault="00DF2A18" w:rsidP="00DF2A1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DF2A18" w:rsidRPr="000D55E0" w:rsidRDefault="00DF2A18" w:rsidP="00DF2A1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-</w:t>
            </w:r>
          </w:p>
        </w:tc>
      </w:tr>
      <w:tr w:rsidR="00DF2A18" w:rsidRPr="003B7C5A" w:rsidTr="00422E9C">
        <w:trPr>
          <w:gridAfter w:val="1"/>
          <w:wAfter w:w="6" w:type="dxa"/>
          <w:trHeight w:val="1404"/>
        </w:trPr>
        <w:tc>
          <w:tcPr>
            <w:tcW w:w="9663" w:type="dxa"/>
            <w:gridSpan w:val="3"/>
          </w:tcPr>
          <w:p w:rsidR="00DF2A18" w:rsidRDefault="00DF2A18" w:rsidP="00DF2A1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DF2A18" w:rsidRPr="000D55E0" w:rsidRDefault="00DF2A18" w:rsidP="00DF2A1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630501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 w:rsidRPr="0063050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630501">
              <w:rPr>
                <w:rFonts w:ascii="TH SarabunPSK" w:hAnsi="TH SarabunPSK" w:cs="TH SarabunPSK"/>
                <w:sz w:val="30"/>
                <w:szCs w:val="30"/>
                <w:cs/>
              </w:rPr>
              <w:t>สำนักอำนวยการ</w:t>
            </w:r>
            <w:r w:rsidRPr="0063050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30501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630501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0027F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253" w:rsidRDefault="00D01253">
      <w:r>
        <w:separator/>
      </w:r>
    </w:p>
  </w:endnote>
  <w:endnote w:type="continuationSeparator" w:id="0">
    <w:p w:rsidR="00D01253" w:rsidRDefault="00D01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253" w:rsidRDefault="00D01253">
      <w:r>
        <w:separator/>
      </w:r>
    </w:p>
  </w:footnote>
  <w:footnote w:type="continuationSeparator" w:id="0">
    <w:p w:rsidR="00D01253" w:rsidRDefault="00D01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225C56" w:rsidP="00F11FD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F11FD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225C56" w:rsidP="00F11FD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F11FD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35FA5"/>
    <w:rsid w:val="000372FB"/>
    <w:rsid w:val="000539CC"/>
    <w:rsid w:val="00061364"/>
    <w:rsid w:val="0007652E"/>
    <w:rsid w:val="00086869"/>
    <w:rsid w:val="000A3286"/>
    <w:rsid w:val="000A5220"/>
    <w:rsid w:val="000A7481"/>
    <w:rsid w:val="000B3664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2192E"/>
    <w:rsid w:val="00130734"/>
    <w:rsid w:val="00135353"/>
    <w:rsid w:val="00154194"/>
    <w:rsid w:val="00157272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25C56"/>
    <w:rsid w:val="00235C19"/>
    <w:rsid w:val="00251664"/>
    <w:rsid w:val="00257E4C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242D6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C367B"/>
    <w:rsid w:val="003E0FCD"/>
    <w:rsid w:val="003E1BC4"/>
    <w:rsid w:val="003E4227"/>
    <w:rsid w:val="003F0CC5"/>
    <w:rsid w:val="004032BC"/>
    <w:rsid w:val="00420AFB"/>
    <w:rsid w:val="00422E9C"/>
    <w:rsid w:val="00424232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00FF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38AB"/>
    <w:rsid w:val="00596721"/>
    <w:rsid w:val="005B1BF3"/>
    <w:rsid w:val="005B53D6"/>
    <w:rsid w:val="005B60E0"/>
    <w:rsid w:val="005B7119"/>
    <w:rsid w:val="005C07F8"/>
    <w:rsid w:val="005C159C"/>
    <w:rsid w:val="005D7E04"/>
    <w:rsid w:val="0060158F"/>
    <w:rsid w:val="0061109A"/>
    <w:rsid w:val="0061749F"/>
    <w:rsid w:val="00630501"/>
    <w:rsid w:val="00637718"/>
    <w:rsid w:val="00642568"/>
    <w:rsid w:val="00680463"/>
    <w:rsid w:val="00682347"/>
    <w:rsid w:val="00690952"/>
    <w:rsid w:val="006C2351"/>
    <w:rsid w:val="006C537D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05574"/>
    <w:rsid w:val="00815B1B"/>
    <w:rsid w:val="0081607C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8669B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BD6EC9"/>
    <w:rsid w:val="00C05ABF"/>
    <w:rsid w:val="00C06017"/>
    <w:rsid w:val="00C6134E"/>
    <w:rsid w:val="00C67D71"/>
    <w:rsid w:val="00C8201A"/>
    <w:rsid w:val="00CE50B1"/>
    <w:rsid w:val="00CF0196"/>
    <w:rsid w:val="00CF3A4A"/>
    <w:rsid w:val="00CF45AF"/>
    <w:rsid w:val="00D01253"/>
    <w:rsid w:val="00D134A9"/>
    <w:rsid w:val="00D26B5D"/>
    <w:rsid w:val="00D31A41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A18"/>
    <w:rsid w:val="00DF2CE3"/>
    <w:rsid w:val="00DF5A0B"/>
    <w:rsid w:val="00E04588"/>
    <w:rsid w:val="00E13428"/>
    <w:rsid w:val="00E36CAD"/>
    <w:rsid w:val="00E379B3"/>
    <w:rsid w:val="00E40020"/>
    <w:rsid w:val="00E52C4C"/>
    <w:rsid w:val="00E60EC9"/>
    <w:rsid w:val="00E70398"/>
    <w:rsid w:val="00E873D6"/>
    <w:rsid w:val="00EC4F92"/>
    <w:rsid w:val="00EF441F"/>
    <w:rsid w:val="00EF49EB"/>
    <w:rsid w:val="00EF594D"/>
    <w:rsid w:val="00EF751B"/>
    <w:rsid w:val="00F0027F"/>
    <w:rsid w:val="00F04C1B"/>
    <w:rsid w:val="00F06FE3"/>
    <w:rsid w:val="00F07E9F"/>
    <w:rsid w:val="00F1013C"/>
    <w:rsid w:val="00F11FD9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6D2756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64A94-8FAD-4586-9407-B9F14B5CA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200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33</cp:revision>
  <cp:lastPrinted>2019-06-11T09:09:00Z</cp:lastPrinted>
  <dcterms:created xsi:type="dcterms:W3CDTF">2019-02-04T07:47:00Z</dcterms:created>
  <dcterms:modified xsi:type="dcterms:W3CDTF">2019-09-03T03:36:00Z</dcterms:modified>
</cp:coreProperties>
</file>